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3A231404" w14:textId="7777777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501BA9B3" w:rsidR="00EE4280" w:rsidRPr="00EE4280" w:rsidRDefault="00EE4280" w:rsidP="00EE4280">
      <w:pPr>
        <w:spacing w:after="240"/>
      </w:pPr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C32393">
        <w:t>13</w:t>
      </w:r>
      <w:r w:rsidRPr="00EE4280">
        <w:t>/202</w:t>
      </w:r>
      <w:r w:rsidR="00C32393">
        <w:t>4</w:t>
      </w:r>
      <w:r w:rsidRPr="00EE4280">
        <w:t>, katerega predmet je »</w:t>
      </w:r>
      <w:bookmarkStart w:id="0" w:name="_Hlk147925344"/>
      <w:r w:rsidR="00A31E3E" w:rsidRPr="00A31E3E">
        <w:t xml:space="preserve">Vrednotenje rezultatov in dosežkov programa </w:t>
      </w:r>
      <w:bookmarkEnd w:id="0"/>
      <w:r w:rsidR="00A31E3E" w:rsidRPr="00A31E3E">
        <w:t>Izobraževanje – krepitev človeških virov«</w:t>
      </w:r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Zap. št.</w:t>
            </w:r>
          </w:p>
        </w:tc>
        <w:tc>
          <w:tcPr>
            <w:tcW w:w="3765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913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765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765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765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77CC" w14:textId="77777777" w:rsidR="00B73530" w:rsidRDefault="00B73530">
      <w:r>
        <w:separator/>
      </w:r>
    </w:p>
  </w:endnote>
  <w:endnote w:type="continuationSeparator" w:id="0">
    <w:p w14:paraId="7BC20F86" w14:textId="77777777" w:rsidR="00B73530" w:rsidRDefault="00B7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FFD4F" w14:textId="77777777" w:rsidR="00B73530" w:rsidRDefault="00B73530">
      <w:r>
        <w:separator/>
      </w:r>
    </w:p>
  </w:footnote>
  <w:footnote w:type="continuationSeparator" w:id="0">
    <w:p w14:paraId="4125F5A7" w14:textId="77777777" w:rsidR="00B73530" w:rsidRDefault="00B73530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1EEC63F6" w:rsidR="00B745D6" w:rsidRPr="008F3500" w:rsidRDefault="00A31E3E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>
      <w:rPr>
        <w:rFonts w:ascii="Republika" w:eastAsia="MS Mincho" w:hAnsi="Republika"/>
        <w:b/>
        <w:caps/>
        <w:noProof/>
        <w:sz w:val="24"/>
        <w:szCs w:val="24"/>
        <w:lang w:val="it-IT"/>
      </w:rPr>
      <w:drawing>
        <wp:anchor distT="0" distB="0" distL="114300" distR="114300" simplePos="0" relativeHeight="251660288" behindDoc="1" locked="0" layoutInCell="1" allowOverlap="1" wp14:anchorId="03F768C1" wp14:editId="0D57D7C3">
          <wp:simplePos x="0" y="0"/>
          <wp:positionH relativeFrom="column">
            <wp:posOffset>4417400</wp:posOffset>
          </wp:positionH>
          <wp:positionV relativeFrom="paragraph">
            <wp:posOffset>5189</wp:posOffset>
          </wp:positionV>
          <wp:extent cx="1390015" cy="572770"/>
          <wp:effectExtent l="0" t="0" r="635" b="0"/>
          <wp:wrapTight wrapText="bothSides">
            <wp:wrapPolygon edited="0">
              <wp:start x="9769" y="0"/>
              <wp:lineTo x="0" y="5029"/>
              <wp:lineTo x="0" y="20834"/>
              <wp:lineTo x="5328" y="20834"/>
              <wp:lineTo x="15985" y="20834"/>
              <wp:lineTo x="21314" y="20834"/>
              <wp:lineTo x="21314" y="11494"/>
              <wp:lineTo x="16281" y="11494"/>
              <wp:lineTo x="21314" y="7902"/>
              <wp:lineTo x="21314" y="1437"/>
              <wp:lineTo x="12137" y="0"/>
              <wp:lineTo x="9769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745D6"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4F4CE159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02AE88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="00B745D6"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309307BE" w14:textId="77777777" w:rsidR="00A51BAA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15</TotalTime>
  <Pages>1</Pages>
  <Words>113</Words>
  <Characters>873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985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13</cp:revision>
  <cp:lastPrinted>2014-11-11T11:21:00Z</cp:lastPrinted>
  <dcterms:created xsi:type="dcterms:W3CDTF">2023-07-13T12:48:00Z</dcterms:created>
  <dcterms:modified xsi:type="dcterms:W3CDTF">2024-03-05T15:11:00Z</dcterms:modified>
</cp:coreProperties>
</file>